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36070" w14:textId="77777777" w:rsidR="006B49EB" w:rsidRPr="006118E9" w:rsidRDefault="006B49EB" w:rsidP="006B49EB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57B786DF" w14:textId="77777777" w:rsid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6118E9">
        <w:rPr>
          <w:sz w:val="28"/>
          <w:szCs w:val="28"/>
          <w:lang w:val="uk-UA"/>
        </w:rPr>
        <w:t xml:space="preserve"> виконавчого</w:t>
      </w:r>
    </w:p>
    <w:p w14:paraId="36BDFF37" w14:textId="77777777" w:rsidR="006B49EB" w:rsidRP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</w:rPr>
      </w:pPr>
      <w:r w:rsidRPr="006118E9">
        <w:rPr>
          <w:sz w:val="28"/>
          <w:szCs w:val="28"/>
          <w:lang w:val="uk-UA"/>
        </w:rPr>
        <w:t>комітету міської ради</w:t>
      </w:r>
    </w:p>
    <w:p w14:paraId="31F4B188" w14:textId="1A3754AD" w:rsidR="006B49EB" w:rsidRPr="00D84EDA" w:rsidRDefault="006B49EB" w:rsidP="007B7C5C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 w:rsidRPr="00D84EDA">
        <w:rPr>
          <w:sz w:val="28"/>
          <w:szCs w:val="28"/>
        </w:rPr>
        <w:t xml:space="preserve">_____________ </w:t>
      </w:r>
      <w:r w:rsidRPr="00D84EDA">
        <w:rPr>
          <w:sz w:val="28"/>
          <w:szCs w:val="28"/>
          <w:lang w:val="uk-UA"/>
        </w:rPr>
        <w:t>№ _____</w:t>
      </w:r>
    </w:p>
    <w:p w14:paraId="442BE907" w14:textId="77777777" w:rsidR="000E6CC4" w:rsidRDefault="000E6CC4" w:rsidP="000E6CC4">
      <w:pPr>
        <w:jc w:val="center"/>
        <w:rPr>
          <w:sz w:val="28"/>
          <w:szCs w:val="28"/>
        </w:rPr>
      </w:pPr>
    </w:p>
    <w:p w14:paraId="69A80912" w14:textId="1B2007C0" w:rsidR="00EF7851" w:rsidRDefault="00D84EDA" w:rsidP="000E6CC4">
      <w:pPr>
        <w:jc w:val="center"/>
        <w:rPr>
          <w:sz w:val="28"/>
          <w:szCs w:val="28"/>
        </w:rPr>
      </w:pPr>
      <w:proofErr w:type="spellStart"/>
      <w:r w:rsidRPr="000E6CC4">
        <w:rPr>
          <w:sz w:val="28"/>
          <w:szCs w:val="28"/>
        </w:rPr>
        <w:t>Перелік</w:t>
      </w:r>
      <w:proofErr w:type="spellEnd"/>
      <w:r w:rsidRPr="000E6CC4">
        <w:rPr>
          <w:sz w:val="28"/>
          <w:szCs w:val="28"/>
        </w:rPr>
        <w:t xml:space="preserve"> </w:t>
      </w:r>
      <w:proofErr w:type="spellStart"/>
      <w:r w:rsidRPr="000E6CC4">
        <w:rPr>
          <w:sz w:val="28"/>
          <w:szCs w:val="28"/>
        </w:rPr>
        <w:t>отримувачів</w:t>
      </w:r>
      <w:proofErr w:type="spellEnd"/>
      <w:r w:rsidRPr="000E6CC4">
        <w:rPr>
          <w:sz w:val="28"/>
          <w:szCs w:val="28"/>
        </w:rPr>
        <w:t xml:space="preserve"> </w:t>
      </w:r>
      <w:proofErr w:type="spellStart"/>
      <w:r w:rsidRPr="000E6CC4">
        <w:rPr>
          <w:sz w:val="28"/>
          <w:szCs w:val="28"/>
        </w:rPr>
        <w:t>фінансової</w:t>
      </w:r>
      <w:proofErr w:type="spellEnd"/>
      <w:r w:rsidRPr="000E6CC4">
        <w:rPr>
          <w:sz w:val="28"/>
          <w:szCs w:val="28"/>
        </w:rPr>
        <w:t xml:space="preserve"> </w:t>
      </w:r>
      <w:proofErr w:type="spellStart"/>
      <w:r w:rsidRPr="000E6CC4">
        <w:rPr>
          <w:sz w:val="28"/>
          <w:szCs w:val="28"/>
        </w:rPr>
        <w:t>підтримки</w:t>
      </w:r>
      <w:proofErr w:type="spellEnd"/>
      <w:r w:rsidRPr="000E6CC4">
        <w:rPr>
          <w:sz w:val="28"/>
          <w:szCs w:val="28"/>
        </w:rPr>
        <w:t xml:space="preserve"> за вересень 2020 року</w:t>
      </w:r>
    </w:p>
    <w:p w14:paraId="36D61649" w14:textId="77777777" w:rsidR="000E6CC4" w:rsidRPr="000E6CC4" w:rsidRDefault="000E6CC4" w:rsidP="000E6CC4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3"/>
        <w:gridCol w:w="2635"/>
        <w:gridCol w:w="3207"/>
        <w:gridCol w:w="2777"/>
        <w:gridCol w:w="1370"/>
        <w:gridCol w:w="1641"/>
        <w:gridCol w:w="1262"/>
        <w:gridCol w:w="131"/>
        <w:gridCol w:w="1134"/>
      </w:tblGrid>
      <w:tr w:rsidR="00906C04" w:rsidRPr="00D84EDA" w14:paraId="19A18C98" w14:textId="409F9E52" w:rsidTr="00D84EDA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9DC2" w14:textId="77777777" w:rsidR="000E6CC4" w:rsidRDefault="000E6CC4" w:rsidP="00E002DF">
            <w:pPr>
              <w:jc w:val="center"/>
              <w:rPr>
                <w:color w:val="000000"/>
                <w:sz w:val="20"/>
                <w:lang w:val="uk-UA"/>
              </w:rPr>
            </w:pPr>
          </w:p>
          <w:p w14:paraId="30DA4626" w14:textId="63977A4C" w:rsidR="00D84EDA" w:rsidRPr="00D84EDA" w:rsidRDefault="00D84EDA" w:rsidP="00E002DF">
            <w:pPr>
              <w:jc w:val="center"/>
              <w:rPr>
                <w:color w:val="000000"/>
                <w:sz w:val="20"/>
                <w:lang w:val="uk-UA"/>
              </w:rPr>
            </w:pPr>
            <w:r w:rsidRPr="00D84EDA">
              <w:rPr>
                <w:color w:val="000000"/>
                <w:sz w:val="20"/>
                <w:lang w:val="uk-UA"/>
              </w:rPr>
              <w:t>№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F36D" w14:textId="77777777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Назва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B81" w14:textId="2FB0DA1F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Місце державної реєстрації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0325" w14:textId="4ADE8549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КВЕД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D85" w14:textId="41366B06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Ціль кредиту</w:t>
            </w:r>
          </w:p>
        </w:tc>
        <w:tc>
          <w:tcPr>
            <w:tcW w:w="4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A6E2" w14:textId="2D0F5E03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Кредитний договір</w:t>
            </w:r>
          </w:p>
        </w:tc>
      </w:tr>
      <w:tr w:rsidR="00906C04" w:rsidRPr="00D84EDA" w14:paraId="6FCAE46C" w14:textId="77777777" w:rsidTr="007B7C5C">
        <w:trPr>
          <w:cantSplit/>
          <w:trHeight w:val="131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B593E" w14:textId="77777777" w:rsidR="00D84EDA" w:rsidRPr="00D84EDA" w:rsidRDefault="00D84EDA" w:rsidP="00E002DF">
            <w:pPr>
              <w:rPr>
                <w:color w:val="000000"/>
                <w:sz w:val="20"/>
                <w:lang w:val="uk-UA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B8EF2" w14:textId="77777777" w:rsidR="00D84EDA" w:rsidRPr="00D84EDA" w:rsidRDefault="00D84EDA" w:rsidP="00E002DF">
            <w:pPr>
              <w:rPr>
                <w:color w:val="000000"/>
                <w:sz w:val="22"/>
                <w:lang w:val="uk-UA"/>
              </w:rPr>
            </w:pPr>
          </w:p>
        </w:tc>
        <w:tc>
          <w:tcPr>
            <w:tcW w:w="32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068" w14:textId="2FF5DBA9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</w:p>
        </w:tc>
        <w:tc>
          <w:tcPr>
            <w:tcW w:w="282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7CD0" w14:textId="35270814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</w:p>
        </w:tc>
        <w:tc>
          <w:tcPr>
            <w:tcW w:w="13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18E5" w14:textId="0A4B9F12" w:rsidR="00D84EDA" w:rsidRPr="00D84EDA" w:rsidRDefault="00D84EDA" w:rsidP="00E002DF">
            <w:pPr>
              <w:jc w:val="center"/>
              <w:rPr>
                <w:color w:val="000000"/>
                <w:sz w:val="22"/>
                <w:lang w:val="uk-UA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801" w14:textId="77777777" w:rsidR="00D84EDA" w:rsidRPr="00D84EDA" w:rsidRDefault="00D84EDA" w:rsidP="007B7C5C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Номер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7AC1" w14:textId="77777777" w:rsidR="00D84EDA" w:rsidRPr="00D84EDA" w:rsidRDefault="00D84EDA" w:rsidP="007B7C5C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Дата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DB95" w14:textId="77777777" w:rsidR="00D84EDA" w:rsidRPr="00D84EDA" w:rsidRDefault="00D84EDA" w:rsidP="007B7C5C">
            <w:pPr>
              <w:jc w:val="center"/>
              <w:rPr>
                <w:color w:val="000000"/>
                <w:sz w:val="22"/>
                <w:lang w:val="uk-UA"/>
              </w:rPr>
            </w:pPr>
            <w:r w:rsidRPr="00D84EDA">
              <w:rPr>
                <w:color w:val="000000"/>
                <w:sz w:val="22"/>
                <w:lang w:val="uk-UA"/>
              </w:rPr>
              <w:t>Графік погашення</w:t>
            </w:r>
          </w:p>
        </w:tc>
      </w:tr>
      <w:tr w:rsidR="00906C04" w:rsidRPr="00D84EDA" w14:paraId="24A412AA" w14:textId="77777777" w:rsidTr="00D84E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0529" w14:textId="77777777" w:rsidR="00D84EDA" w:rsidRPr="00D84EDA" w:rsidRDefault="00D84EDA" w:rsidP="00E002DF">
            <w:pPr>
              <w:jc w:val="center"/>
              <w:rPr>
                <w:color w:val="000000"/>
                <w:sz w:val="20"/>
                <w:lang w:val="uk-UA"/>
              </w:rPr>
            </w:pPr>
            <w:r w:rsidRPr="00D84EDA">
              <w:rPr>
                <w:color w:val="000000"/>
                <w:sz w:val="20"/>
                <w:lang w:val="uk-UA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E88" w14:textId="77777777" w:rsidR="00D84EDA" w:rsidRPr="00D84EDA" w:rsidRDefault="00D84EDA" w:rsidP="00E002DF">
            <w:pPr>
              <w:jc w:val="center"/>
              <w:rPr>
                <w:color w:val="000000"/>
                <w:sz w:val="20"/>
                <w:lang w:val="uk-UA"/>
              </w:rPr>
            </w:pPr>
            <w:r w:rsidRPr="00D84EDA">
              <w:rPr>
                <w:color w:val="000000"/>
                <w:sz w:val="20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D563" w14:textId="332E6232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E6C5" w14:textId="7E690E85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E90F" w14:textId="1AE6F7F2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5B6" w14:textId="2F843E02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2E72" w14:textId="11AFD050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ACE3" w14:textId="7DE1F3A5" w:rsidR="00D84EDA" w:rsidRPr="00D84EDA" w:rsidRDefault="00D84EDA" w:rsidP="00E002DF">
            <w:pPr>
              <w:jc w:val="center"/>
              <w:rPr>
                <w:color w:val="000000"/>
                <w:sz w:val="20"/>
                <w:lang w:val="en-US"/>
              </w:rPr>
            </w:pPr>
            <w:r w:rsidRPr="00D84EDA">
              <w:rPr>
                <w:color w:val="000000"/>
                <w:sz w:val="20"/>
                <w:lang w:val="en-US"/>
              </w:rPr>
              <w:t>8</w:t>
            </w:r>
          </w:p>
        </w:tc>
      </w:tr>
      <w:tr w:rsidR="00906C04" w:rsidRPr="00D84EDA" w14:paraId="6F36F829" w14:textId="77777777" w:rsidTr="00D84E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CA1E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A9E0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Атрощенко</w:t>
            </w:r>
            <w:proofErr w:type="spellEnd"/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 xml:space="preserve"> Костянтин Володимирович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A2F2" w14:textId="77777777" w:rsidR="00D84EDA" w:rsidRPr="00D84EDA" w:rsidRDefault="00D84EDA" w:rsidP="00E002DF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EB8A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 xml:space="preserve">47.91 Роздрібна торгівля, що здійснюється фірмами поштового замовлення або через мережу Інтернет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DDD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придбання обладнання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BB37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1559/2020/ЗОД-МСБ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F3CA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11.09.2020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A32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 xml:space="preserve">щомісячно рівними частинами </w:t>
            </w:r>
          </w:p>
        </w:tc>
      </w:tr>
      <w:tr w:rsidR="00906C04" w:rsidRPr="00D84EDA" w14:paraId="2CDA8EDC" w14:textId="77777777" w:rsidTr="00D84E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3DD9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7889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ФОП Утюж Леонід Григорович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8103" w14:textId="77777777" w:rsidR="00D84EDA" w:rsidRPr="00D84EDA" w:rsidRDefault="00D84EDA" w:rsidP="00E002DF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F901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46.90 Неспеціалізована оптова торгівля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5595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придбання виробничого обладнання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1B5E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1703/2020/ЗОД-МСБ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CCEC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>28.09.2020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E441" w14:textId="77777777" w:rsidR="00D84EDA" w:rsidRPr="00D84EDA" w:rsidRDefault="00D84EDA" w:rsidP="00E002DF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D84EDA">
              <w:rPr>
                <w:bCs/>
                <w:color w:val="000000"/>
                <w:sz w:val="20"/>
                <w:szCs w:val="20"/>
                <w:lang w:val="uk-UA"/>
              </w:rPr>
              <w:t xml:space="preserve">щомісячно рівними частинами </w:t>
            </w:r>
          </w:p>
        </w:tc>
      </w:tr>
      <w:tr w:rsidR="00D84EDA" w:rsidRPr="00D84EDA" w14:paraId="2B91089C" w14:textId="77777777" w:rsidTr="00D84EDA">
        <w:tblPrEx>
          <w:tblLook w:val="01E0" w:firstRow="1" w:lastRow="1" w:firstColumn="1" w:lastColumn="1" w:noHBand="0" w:noVBand="0"/>
        </w:tblPrEx>
        <w:trPr>
          <w:gridAfter w:val="1"/>
          <w:wAfter w:w="1154" w:type="dxa"/>
          <w:trHeight w:val="1509"/>
        </w:trPr>
        <w:tc>
          <w:tcPr>
            <w:tcW w:w="9167" w:type="dxa"/>
            <w:gridSpan w:val="4"/>
            <w:shd w:val="clear" w:color="auto" w:fill="auto"/>
            <w:vAlign w:val="bottom"/>
          </w:tcPr>
          <w:p w14:paraId="28AC860E" w14:textId="77777777" w:rsidR="00D84EDA" w:rsidRDefault="00D84EDA" w:rsidP="00D84ED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AF6509">
              <w:rPr>
                <w:sz w:val="28"/>
                <w:szCs w:val="28"/>
                <w:lang w:val="uk-UA"/>
              </w:rPr>
              <w:t xml:space="preserve">Директор департаменту надання </w:t>
            </w:r>
          </w:p>
          <w:p w14:paraId="7D9F8E6A" w14:textId="77777777" w:rsidR="00D84EDA" w:rsidRDefault="00D84EDA" w:rsidP="00D84ED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AF6509">
              <w:rPr>
                <w:sz w:val="28"/>
                <w:szCs w:val="28"/>
                <w:lang w:val="uk-UA"/>
              </w:rPr>
              <w:t>адміністративних послуг та розвитку</w:t>
            </w:r>
          </w:p>
          <w:p w14:paraId="5914FA6A" w14:textId="6D2775B6" w:rsidR="00D84EDA" w:rsidRPr="00D84EDA" w:rsidRDefault="00D84EDA" w:rsidP="00D84EDA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AF6509">
              <w:rPr>
                <w:sz w:val="28"/>
                <w:szCs w:val="28"/>
                <w:lang w:val="uk-UA"/>
              </w:rPr>
              <w:t xml:space="preserve">підприємництва </w:t>
            </w:r>
            <w:r>
              <w:rPr>
                <w:sz w:val="28"/>
                <w:szCs w:val="28"/>
                <w:lang w:val="uk-UA"/>
              </w:rPr>
              <w:t xml:space="preserve">Запорізької </w:t>
            </w:r>
            <w:r w:rsidRPr="00AF6509">
              <w:rPr>
                <w:sz w:val="28"/>
                <w:szCs w:val="28"/>
                <w:lang w:val="uk-UA"/>
              </w:rPr>
              <w:t>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F6509">
              <w:rPr>
                <w:sz w:val="28"/>
                <w:szCs w:val="28"/>
                <w:lang w:val="uk-UA"/>
              </w:rPr>
              <w:t>ради</w:t>
            </w:r>
          </w:p>
        </w:tc>
        <w:tc>
          <w:tcPr>
            <w:tcW w:w="4465" w:type="dxa"/>
            <w:gridSpan w:val="4"/>
            <w:shd w:val="clear" w:color="auto" w:fill="auto"/>
            <w:vAlign w:val="bottom"/>
          </w:tcPr>
          <w:p w14:paraId="14D78835" w14:textId="0950289F" w:rsidR="00D84EDA" w:rsidRPr="00D84EDA" w:rsidRDefault="00D84EDA" w:rsidP="00E002DF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Н.А.Мила</w:t>
            </w:r>
            <w:proofErr w:type="spellEnd"/>
          </w:p>
        </w:tc>
      </w:tr>
      <w:tr w:rsidR="004C0A9B" w:rsidRPr="00D84EDA" w14:paraId="53C4A24F" w14:textId="77777777" w:rsidTr="009962FB">
        <w:tblPrEx>
          <w:tblLook w:val="01E0" w:firstRow="1" w:lastRow="1" w:firstColumn="1" w:lastColumn="1" w:noHBand="0" w:noVBand="0"/>
        </w:tblPrEx>
        <w:trPr>
          <w:gridAfter w:val="1"/>
          <w:wAfter w:w="1154" w:type="dxa"/>
          <w:trHeight w:val="1509"/>
        </w:trPr>
        <w:tc>
          <w:tcPr>
            <w:tcW w:w="9167" w:type="dxa"/>
            <w:gridSpan w:val="4"/>
            <w:shd w:val="clear" w:color="auto" w:fill="auto"/>
            <w:vAlign w:val="bottom"/>
          </w:tcPr>
          <w:p w14:paraId="067DEDF2" w14:textId="456B35CE" w:rsidR="004C0A9B" w:rsidRPr="00D84EDA" w:rsidRDefault="00906C04" w:rsidP="00EF7851">
            <w:pPr>
              <w:shd w:val="clear" w:color="auto" w:fill="FFFFFF"/>
              <w:spacing w:before="600"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color w:val="000000"/>
                <w:spacing w:val="-1"/>
                <w:sz w:val="28"/>
                <w:szCs w:val="28"/>
                <w:lang w:val="uk-UA"/>
              </w:rPr>
              <w:t>Заступник к</w:t>
            </w:r>
            <w:r w:rsidR="004C0A9B" w:rsidRPr="00D84EDA">
              <w:rPr>
                <w:color w:val="000000"/>
                <w:spacing w:val="-1"/>
                <w:sz w:val="28"/>
                <w:szCs w:val="28"/>
                <w:lang w:val="uk-UA"/>
              </w:rPr>
              <w:t>еруюч</w:t>
            </w:r>
            <w:r>
              <w:rPr>
                <w:color w:val="000000"/>
                <w:spacing w:val="-1"/>
                <w:sz w:val="28"/>
                <w:szCs w:val="28"/>
                <w:lang w:val="uk-UA"/>
              </w:rPr>
              <w:t>ого</w:t>
            </w:r>
            <w:r w:rsidR="004C0A9B" w:rsidRPr="00D84EDA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справами</w:t>
            </w:r>
          </w:p>
          <w:p w14:paraId="74C2B935" w14:textId="5DDCE892" w:rsidR="004C0A9B" w:rsidRDefault="004C0A9B" w:rsidP="00EF7851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D84EDA">
              <w:rPr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  <w:r w:rsidR="00906C04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– начальник відділу </w:t>
            </w:r>
          </w:p>
          <w:p w14:paraId="54F6EE53" w14:textId="77777777" w:rsidR="009962FB" w:rsidRDefault="00906C04" w:rsidP="00EF7851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color w:val="000000"/>
                <w:spacing w:val="-1"/>
                <w:sz w:val="28"/>
                <w:szCs w:val="28"/>
                <w:lang w:val="uk-UA"/>
              </w:rPr>
              <w:t>організаційної та кадрової роботи</w:t>
            </w:r>
            <w:r w:rsidR="009962FB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</w:p>
          <w:p w14:paraId="281E0D05" w14:textId="0F734A52" w:rsidR="00906C04" w:rsidRPr="00D84EDA" w:rsidRDefault="009962FB" w:rsidP="00EF7851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D84EDA">
              <w:rPr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</w:p>
        </w:tc>
        <w:tc>
          <w:tcPr>
            <w:tcW w:w="4465" w:type="dxa"/>
            <w:gridSpan w:val="4"/>
            <w:shd w:val="clear" w:color="auto" w:fill="auto"/>
            <w:vAlign w:val="bottom"/>
          </w:tcPr>
          <w:p w14:paraId="23E643D2" w14:textId="20C346AA" w:rsidR="004C0A9B" w:rsidRPr="00D84EDA" w:rsidRDefault="00906C04" w:rsidP="00EF7851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pacing w:val="-1"/>
                <w:sz w:val="28"/>
                <w:szCs w:val="28"/>
                <w:lang w:val="uk-UA"/>
              </w:rPr>
              <w:t>О.В.Савенко</w:t>
            </w:r>
            <w:proofErr w:type="spellEnd"/>
          </w:p>
        </w:tc>
      </w:tr>
    </w:tbl>
    <w:p w14:paraId="3993946E" w14:textId="77777777" w:rsidR="004C0A9B" w:rsidRDefault="004C0A9B" w:rsidP="00BD2445"/>
    <w:sectPr w:rsidR="004C0A9B" w:rsidSect="003B025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DejaVu Sans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E0C"/>
    <w:rsid w:val="000326C1"/>
    <w:rsid w:val="00035F65"/>
    <w:rsid w:val="0007160F"/>
    <w:rsid w:val="000B455E"/>
    <w:rsid w:val="000E6CC4"/>
    <w:rsid w:val="000F0286"/>
    <w:rsid w:val="00115FB5"/>
    <w:rsid w:val="00120810"/>
    <w:rsid w:val="001335EF"/>
    <w:rsid w:val="0019726C"/>
    <w:rsid w:val="001D5D86"/>
    <w:rsid w:val="001F0194"/>
    <w:rsid w:val="00220767"/>
    <w:rsid w:val="00275166"/>
    <w:rsid w:val="00277A1A"/>
    <w:rsid w:val="002A2E52"/>
    <w:rsid w:val="002E4C1E"/>
    <w:rsid w:val="0032175F"/>
    <w:rsid w:val="00323255"/>
    <w:rsid w:val="003273A5"/>
    <w:rsid w:val="003B0251"/>
    <w:rsid w:val="003C6F9C"/>
    <w:rsid w:val="00422982"/>
    <w:rsid w:val="004879A0"/>
    <w:rsid w:val="00494F76"/>
    <w:rsid w:val="004C0A9B"/>
    <w:rsid w:val="00503819"/>
    <w:rsid w:val="005203E7"/>
    <w:rsid w:val="0054560B"/>
    <w:rsid w:val="00551624"/>
    <w:rsid w:val="0055590A"/>
    <w:rsid w:val="00560BE0"/>
    <w:rsid w:val="00567F18"/>
    <w:rsid w:val="00570E32"/>
    <w:rsid w:val="00572DDE"/>
    <w:rsid w:val="005851F5"/>
    <w:rsid w:val="00610B1E"/>
    <w:rsid w:val="00626B2C"/>
    <w:rsid w:val="00641CC0"/>
    <w:rsid w:val="0068662C"/>
    <w:rsid w:val="006B49EB"/>
    <w:rsid w:val="006C487E"/>
    <w:rsid w:val="006C6FBE"/>
    <w:rsid w:val="006E309E"/>
    <w:rsid w:val="007164AD"/>
    <w:rsid w:val="00740F06"/>
    <w:rsid w:val="0077447B"/>
    <w:rsid w:val="007814C2"/>
    <w:rsid w:val="007B7C5C"/>
    <w:rsid w:val="007D3C03"/>
    <w:rsid w:val="007E41E4"/>
    <w:rsid w:val="007F7D2B"/>
    <w:rsid w:val="00826042"/>
    <w:rsid w:val="00827917"/>
    <w:rsid w:val="00853649"/>
    <w:rsid w:val="0085668F"/>
    <w:rsid w:val="008731BF"/>
    <w:rsid w:val="008B31BA"/>
    <w:rsid w:val="00906C04"/>
    <w:rsid w:val="00990910"/>
    <w:rsid w:val="009962FB"/>
    <w:rsid w:val="009B16CF"/>
    <w:rsid w:val="009E0469"/>
    <w:rsid w:val="00A12979"/>
    <w:rsid w:val="00A64172"/>
    <w:rsid w:val="00AD1336"/>
    <w:rsid w:val="00AD17F1"/>
    <w:rsid w:val="00BD2445"/>
    <w:rsid w:val="00BD46CA"/>
    <w:rsid w:val="00BF754B"/>
    <w:rsid w:val="00C37EB2"/>
    <w:rsid w:val="00CA419C"/>
    <w:rsid w:val="00D203B7"/>
    <w:rsid w:val="00D34593"/>
    <w:rsid w:val="00D51DDF"/>
    <w:rsid w:val="00D639A7"/>
    <w:rsid w:val="00D81FB6"/>
    <w:rsid w:val="00D84EDA"/>
    <w:rsid w:val="00DB2BB7"/>
    <w:rsid w:val="00DE4E0C"/>
    <w:rsid w:val="00DE505B"/>
    <w:rsid w:val="00E46280"/>
    <w:rsid w:val="00E573F6"/>
    <w:rsid w:val="00E83629"/>
    <w:rsid w:val="00E84E0C"/>
    <w:rsid w:val="00EF500E"/>
    <w:rsid w:val="00EF7851"/>
    <w:rsid w:val="00F0009B"/>
    <w:rsid w:val="00F15400"/>
    <w:rsid w:val="00F61A49"/>
    <w:rsid w:val="00F702B3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38CECB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Чернова Юлія Леонідівна</cp:lastModifiedBy>
  <cp:revision>3</cp:revision>
  <cp:lastPrinted>2020-10-12T13:09:00Z</cp:lastPrinted>
  <dcterms:created xsi:type="dcterms:W3CDTF">2020-10-19T09:06:00Z</dcterms:created>
  <dcterms:modified xsi:type="dcterms:W3CDTF">2020-10-19T10:12:00Z</dcterms:modified>
</cp:coreProperties>
</file>